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96D" w:rsidRPr="00C24EC5" w:rsidRDefault="00AD696D" w:rsidP="00C24EC5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УТВЕРЖДЕНА</w:t>
      </w:r>
    </w:p>
    <w:p w:rsidR="00AD696D" w:rsidRPr="00C24EC5" w:rsidRDefault="00AD696D" w:rsidP="00C24EC5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 xml:space="preserve">постановлением Администрации </w:t>
      </w:r>
    </w:p>
    <w:p w:rsidR="00AD696D" w:rsidRPr="00C24EC5" w:rsidRDefault="00AD696D" w:rsidP="00C24EC5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города Королёва Московской области</w:t>
      </w:r>
    </w:p>
    <w:p w:rsidR="00AD696D" w:rsidRPr="00C24EC5" w:rsidRDefault="00AD696D" w:rsidP="00C24EC5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от _________________ № __________</w:t>
      </w:r>
    </w:p>
    <w:p w:rsidR="00AD696D" w:rsidRPr="00C24EC5" w:rsidRDefault="00AD696D" w:rsidP="00C24EC5">
      <w:pPr>
        <w:jc w:val="center"/>
        <w:rPr>
          <w:lang w:val="ru-RU"/>
        </w:rPr>
      </w:pPr>
    </w:p>
    <w:p w:rsidR="00AD696D" w:rsidRPr="00C24EC5" w:rsidRDefault="00AD696D" w:rsidP="00C24EC5">
      <w:pPr>
        <w:jc w:val="right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Форма</w:t>
      </w:r>
    </w:p>
    <w:p w:rsidR="00AD696D" w:rsidRDefault="00AD696D" w:rsidP="0067351E">
      <w:pPr>
        <w:jc w:val="center"/>
        <w:rPr>
          <w:b/>
          <w:sz w:val="28"/>
          <w:szCs w:val="28"/>
          <w:lang w:val="ru-RU"/>
        </w:rPr>
      </w:pPr>
    </w:p>
    <w:p w:rsidR="00AD696D" w:rsidRPr="00390CB5" w:rsidRDefault="00AD696D" w:rsidP="0067351E">
      <w:pPr>
        <w:jc w:val="center"/>
        <w:rPr>
          <w:b/>
          <w:sz w:val="28"/>
          <w:szCs w:val="28"/>
          <w:lang w:val="ru-RU"/>
        </w:rPr>
      </w:pPr>
      <w:r w:rsidRPr="00390CB5">
        <w:rPr>
          <w:b/>
          <w:sz w:val="28"/>
          <w:szCs w:val="28"/>
          <w:lang w:val="ru-RU"/>
        </w:rPr>
        <w:t>Акт ______</w:t>
      </w:r>
    </w:p>
    <w:p w:rsidR="00AD696D" w:rsidRDefault="00AD696D" w:rsidP="0067351E">
      <w:pPr>
        <w:jc w:val="center"/>
        <w:rPr>
          <w:b/>
          <w:sz w:val="28"/>
          <w:szCs w:val="28"/>
          <w:lang w:val="ru-RU"/>
        </w:rPr>
      </w:pPr>
      <w:r w:rsidRPr="00C24EC5">
        <w:rPr>
          <w:b/>
          <w:sz w:val="28"/>
          <w:szCs w:val="28"/>
          <w:lang w:val="ru-RU"/>
        </w:rPr>
        <w:t xml:space="preserve">о выявлении объекта наружной рекламы и информации (ОНРИ), </w:t>
      </w:r>
    </w:p>
    <w:p w:rsidR="00AD696D" w:rsidRDefault="00AD696D" w:rsidP="0067351E">
      <w:pPr>
        <w:jc w:val="center"/>
        <w:rPr>
          <w:b/>
          <w:bCs/>
          <w:sz w:val="28"/>
          <w:szCs w:val="28"/>
          <w:lang w:val="ru-RU"/>
        </w:rPr>
      </w:pPr>
      <w:r w:rsidRPr="00C24EC5">
        <w:rPr>
          <w:b/>
          <w:sz w:val="28"/>
          <w:szCs w:val="28"/>
          <w:lang w:val="ru-RU"/>
        </w:rPr>
        <w:t>без действующего разрешения</w:t>
      </w:r>
      <w:r w:rsidRPr="00C24EC5">
        <w:rPr>
          <w:b/>
          <w:bCs/>
          <w:sz w:val="28"/>
          <w:szCs w:val="28"/>
          <w:lang w:val="ru-RU"/>
        </w:rPr>
        <w:t xml:space="preserve"> либо договора на установку и </w:t>
      </w:r>
    </w:p>
    <w:p w:rsidR="00AD696D" w:rsidRPr="00C24EC5" w:rsidRDefault="00AD696D" w:rsidP="0067351E">
      <w:pPr>
        <w:jc w:val="center"/>
        <w:rPr>
          <w:b/>
          <w:sz w:val="28"/>
          <w:szCs w:val="28"/>
          <w:lang w:val="ru-RU"/>
        </w:rPr>
      </w:pPr>
      <w:r w:rsidRPr="00C24EC5">
        <w:rPr>
          <w:b/>
          <w:bCs/>
          <w:sz w:val="28"/>
          <w:szCs w:val="28"/>
          <w:lang w:val="ru-RU"/>
        </w:rPr>
        <w:t>эксплуатацию</w:t>
      </w:r>
      <w:r w:rsidRPr="00C24EC5">
        <w:rPr>
          <w:b/>
          <w:sz w:val="28"/>
          <w:szCs w:val="28"/>
          <w:lang w:val="ru-RU"/>
        </w:rPr>
        <w:t xml:space="preserve"> на территории города Королёва Московской области</w:t>
      </w:r>
    </w:p>
    <w:p w:rsidR="00AD696D" w:rsidRPr="00390CB5" w:rsidRDefault="00AD696D" w:rsidP="0067351E">
      <w:pPr>
        <w:jc w:val="center"/>
        <w:rPr>
          <w:szCs w:val="28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24"/>
        <w:gridCol w:w="4689"/>
      </w:tblGrid>
      <w:tr w:rsidR="00AD696D" w:rsidRPr="00C24EC5" w:rsidTr="000B6525">
        <w:trPr>
          <w:trHeight w:val="3176"/>
        </w:trPr>
        <w:tc>
          <w:tcPr>
            <w:tcW w:w="5340" w:type="dxa"/>
          </w:tcPr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  <w:r w:rsidRPr="000B6525">
              <w:rPr>
                <w:lang w:val="ru-RU"/>
              </w:rPr>
              <w:t xml:space="preserve">  </w:t>
            </w:r>
            <w:r w:rsidRPr="00390CB5">
              <w:rPr>
                <w:lang w:val="ru-RU"/>
              </w:rPr>
              <w:t xml:space="preserve">Фото объекта наружной рекламы и </w:t>
            </w:r>
            <w:r w:rsidRPr="000B6525">
              <w:rPr>
                <w:lang w:val="ru-RU"/>
              </w:rPr>
              <w:t xml:space="preserve">    </w:t>
            </w:r>
            <w:r w:rsidRPr="00390CB5">
              <w:rPr>
                <w:lang w:val="ru-RU"/>
              </w:rPr>
              <w:t>информации</w:t>
            </w:r>
          </w:p>
        </w:tc>
        <w:tc>
          <w:tcPr>
            <w:tcW w:w="4974" w:type="dxa"/>
          </w:tcPr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</w:p>
          <w:p w:rsidR="00AD696D" w:rsidRPr="00390CB5" w:rsidRDefault="00AD696D" w:rsidP="00C24EC5">
            <w:pPr>
              <w:rPr>
                <w:lang w:val="ru-RU"/>
              </w:rPr>
            </w:pPr>
            <w:r w:rsidRPr="00390CB5">
              <w:rPr>
                <w:lang w:val="ru-RU"/>
              </w:rPr>
              <w:t xml:space="preserve">Карта с отметкой места размещения объекта наружной рекламы и информации </w:t>
            </w:r>
          </w:p>
        </w:tc>
      </w:tr>
    </w:tbl>
    <w:p w:rsidR="00AD696D" w:rsidRPr="00390CB5" w:rsidRDefault="00AD696D" w:rsidP="0067351E">
      <w:pPr>
        <w:rPr>
          <w:lang w:val="ru-RU"/>
        </w:rPr>
      </w:pPr>
    </w:p>
    <w:p w:rsidR="00AD696D" w:rsidRDefault="00AD696D" w:rsidP="00C24EC5">
      <w:pPr>
        <w:tabs>
          <w:tab w:val="left" w:pos="9540"/>
        </w:tabs>
        <w:rPr>
          <w:lang w:val="ru-RU"/>
        </w:rPr>
      </w:pPr>
      <w:r w:rsidRPr="00390CB5">
        <w:rPr>
          <w:b/>
          <w:lang w:val="ru-RU"/>
        </w:rPr>
        <w:t>«___» _____________ 201_ года</w:t>
      </w:r>
      <w:r w:rsidRPr="00390CB5">
        <w:rPr>
          <w:lang w:val="ru-RU"/>
        </w:rPr>
        <w:t xml:space="preserve"> проведена визуальная проверка объекта наружной рекламы и информации по адресу: </w:t>
      </w:r>
    </w:p>
    <w:p w:rsidR="00AD696D" w:rsidRPr="00C24EC5" w:rsidRDefault="00AD696D" w:rsidP="00C24EC5">
      <w:pPr>
        <w:tabs>
          <w:tab w:val="left" w:pos="9540"/>
        </w:tabs>
        <w:rPr>
          <w:bCs/>
          <w:u w:val="single"/>
          <w:lang w:val="ru-RU"/>
        </w:rPr>
      </w:pPr>
      <w:r w:rsidRPr="00C24EC5">
        <w:rPr>
          <w:bCs/>
          <w:u w:val="single"/>
          <w:lang w:val="ru-RU"/>
        </w:rPr>
        <w:tab/>
      </w:r>
    </w:p>
    <w:p w:rsidR="00AD696D" w:rsidRPr="00C24EC5" w:rsidRDefault="00AD696D" w:rsidP="00C24EC5">
      <w:pPr>
        <w:tabs>
          <w:tab w:val="left" w:pos="9540"/>
        </w:tabs>
        <w:rPr>
          <w:bCs/>
          <w:u w:val="single"/>
          <w:lang w:val="ru-RU"/>
        </w:rPr>
      </w:pPr>
      <w:r w:rsidRPr="00C24EC5">
        <w:rPr>
          <w:bCs/>
          <w:u w:val="single"/>
          <w:lang w:val="ru-RU"/>
        </w:rPr>
        <w:tab/>
      </w:r>
    </w:p>
    <w:p w:rsidR="00AD696D" w:rsidRPr="00390CB5" w:rsidRDefault="00AD696D" w:rsidP="0067351E">
      <w:pPr>
        <w:rPr>
          <w:b/>
          <w:lang w:val="ru-RU"/>
        </w:rPr>
      </w:pPr>
    </w:p>
    <w:p w:rsidR="00AD696D" w:rsidRDefault="00AD696D" w:rsidP="00C24EC5">
      <w:pPr>
        <w:tabs>
          <w:tab w:val="left" w:pos="9540"/>
        </w:tabs>
        <w:rPr>
          <w:lang w:val="ru-RU"/>
        </w:rPr>
      </w:pPr>
      <w:r w:rsidRPr="00390CB5">
        <w:rPr>
          <w:b/>
          <w:lang w:val="ru-RU"/>
        </w:rPr>
        <w:t>Владелец ОНРИ</w:t>
      </w:r>
      <w:r w:rsidRPr="00390CB5">
        <w:rPr>
          <w:lang w:val="ru-RU"/>
        </w:rPr>
        <w:t xml:space="preserve"> (организационно-правовая форма организации, ФИО, должность руководителя, почтовый адрес, телефон) </w:t>
      </w:r>
    </w:p>
    <w:p w:rsidR="00AD696D" w:rsidRPr="00C24EC5" w:rsidRDefault="00AD696D" w:rsidP="00C24EC5">
      <w:pPr>
        <w:tabs>
          <w:tab w:val="left" w:pos="9540"/>
        </w:tabs>
        <w:rPr>
          <w:bCs/>
          <w:u w:val="single"/>
          <w:lang w:val="ru-RU"/>
        </w:rPr>
      </w:pPr>
      <w:r w:rsidRPr="00C24EC5">
        <w:rPr>
          <w:bCs/>
          <w:u w:val="single"/>
          <w:lang w:val="ru-RU"/>
        </w:rPr>
        <w:tab/>
      </w:r>
    </w:p>
    <w:p w:rsidR="00AD696D" w:rsidRPr="00C24EC5" w:rsidRDefault="00AD696D" w:rsidP="00C24EC5">
      <w:pPr>
        <w:tabs>
          <w:tab w:val="left" w:pos="9540"/>
        </w:tabs>
        <w:rPr>
          <w:bCs/>
          <w:u w:val="single"/>
          <w:lang w:val="ru-RU"/>
        </w:rPr>
      </w:pPr>
      <w:r w:rsidRPr="00C24EC5">
        <w:rPr>
          <w:bCs/>
          <w:u w:val="single"/>
          <w:lang w:val="ru-RU"/>
        </w:rPr>
        <w:tab/>
      </w:r>
    </w:p>
    <w:p w:rsidR="00AD696D" w:rsidRDefault="00AD696D" w:rsidP="00C24EC5">
      <w:pPr>
        <w:tabs>
          <w:tab w:val="left" w:pos="9540"/>
        </w:tabs>
        <w:rPr>
          <w:lang w:val="ru-RU"/>
        </w:rPr>
      </w:pPr>
      <w:r w:rsidRPr="00390CB5">
        <w:rPr>
          <w:b/>
          <w:lang w:val="ru-RU"/>
        </w:rPr>
        <w:t>Законный владелец недвижимого имущества, к которому присоединен ОНРИ</w:t>
      </w:r>
      <w:r w:rsidRPr="00390CB5">
        <w:rPr>
          <w:lang w:val="ru-RU"/>
        </w:rPr>
        <w:t xml:space="preserve"> (организационно-правовая форма организации, ФИО, должность руководителя, почтовый адрес, телефон) </w:t>
      </w:r>
    </w:p>
    <w:p w:rsidR="00AD696D" w:rsidRPr="00C24EC5" w:rsidRDefault="00AD696D" w:rsidP="00C24EC5">
      <w:pPr>
        <w:tabs>
          <w:tab w:val="left" w:pos="9540"/>
        </w:tabs>
        <w:rPr>
          <w:bCs/>
          <w:u w:val="single"/>
          <w:lang w:val="ru-RU"/>
        </w:rPr>
      </w:pPr>
      <w:r w:rsidRPr="00C24EC5">
        <w:rPr>
          <w:bCs/>
          <w:u w:val="single"/>
          <w:lang w:val="ru-RU"/>
        </w:rPr>
        <w:tab/>
      </w:r>
    </w:p>
    <w:p w:rsidR="00AD696D" w:rsidRPr="00390CB5" w:rsidRDefault="00AD696D" w:rsidP="0067351E">
      <w:pPr>
        <w:rPr>
          <w:lang w:val="ru-RU"/>
        </w:rPr>
      </w:pPr>
    </w:p>
    <w:tbl>
      <w:tblPr>
        <w:tblW w:w="0" w:type="auto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2"/>
        <w:gridCol w:w="4671"/>
      </w:tblGrid>
      <w:tr w:rsidR="00AD696D" w:rsidRPr="00C24EC5" w:rsidTr="000B6525">
        <w:trPr>
          <w:trHeight w:val="360"/>
        </w:trPr>
        <w:tc>
          <w:tcPr>
            <w:tcW w:w="5414" w:type="dxa"/>
          </w:tcPr>
          <w:p w:rsidR="00AD696D" w:rsidRPr="00230806" w:rsidRDefault="00AD696D" w:rsidP="00907307">
            <w:r w:rsidRPr="00230806">
              <w:t xml:space="preserve">Информация </w:t>
            </w:r>
            <w:r>
              <w:t>о состоянии разрешительной документации</w:t>
            </w:r>
          </w:p>
          <w:p w:rsidR="00AD696D" w:rsidRPr="00230806" w:rsidRDefault="00AD696D" w:rsidP="00907307"/>
        </w:tc>
        <w:tc>
          <w:tcPr>
            <w:tcW w:w="4961" w:type="dxa"/>
          </w:tcPr>
          <w:p w:rsidR="00AD696D" w:rsidRPr="00390CB5" w:rsidRDefault="00AD696D" w:rsidP="00907307">
            <w:pPr>
              <w:rPr>
                <w:lang w:val="ru-RU"/>
              </w:rPr>
            </w:pPr>
            <w:r w:rsidRPr="00390CB5">
              <w:rPr>
                <w:lang w:val="ru-RU"/>
              </w:rPr>
              <w:t>Информация по визуальному обследованию ОНРИ</w:t>
            </w:r>
          </w:p>
        </w:tc>
      </w:tr>
      <w:tr w:rsidR="00AD696D" w:rsidRPr="00C24EC5" w:rsidTr="002D08F8">
        <w:trPr>
          <w:trHeight w:val="545"/>
        </w:trPr>
        <w:tc>
          <w:tcPr>
            <w:tcW w:w="5414" w:type="dxa"/>
          </w:tcPr>
          <w:p w:rsidR="00AD696D" w:rsidRPr="00390CB5" w:rsidRDefault="00AD696D" w:rsidP="00907307">
            <w:pPr>
              <w:rPr>
                <w:iCs/>
                <w:lang w:val="ru-RU"/>
              </w:rPr>
            </w:pPr>
          </w:p>
          <w:p w:rsidR="00AD696D" w:rsidRPr="00390CB5" w:rsidRDefault="00AD696D" w:rsidP="00907307">
            <w:pPr>
              <w:rPr>
                <w:iCs/>
                <w:lang w:val="ru-RU"/>
              </w:rPr>
            </w:pPr>
          </w:p>
        </w:tc>
        <w:tc>
          <w:tcPr>
            <w:tcW w:w="4961" w:type="dxa"/>
          </w:tcPr>
          <w:p w:rsidR="00AD696D" w:rsidRPr="00390CB5" w:rsidRDefault="00AD696D" w:rsidP="00907307">
            <w:pPr>
              <w:rPr>
                <w:i/>
                <w:iCs/>
                <w:lang w:val="ru-RU"/>
              </w:rPr>
            </w:pPr>
          </w:p>
        </w:tc>
      </w:tr>
    </w:tbl>
    <w:p w:rsidR="00AD696D" w:rsidRPr="00390CB5" w:rsidRDefault="00AD696D" w:rsidP="0067351E">
      <w:pPr>
        <w:ind w:firstLine="708"/>
        <w:jc w:val="center"/>
        <w:rPr>
          <w:b/>
          <w:bCs/>
          <w:lang w:val="ru-RU"/>
        </w:rPr>
      </w:pPr>
    </w:p>
    <w:p w:rsidR="00AD696D" w:rsidRPr="00390CB5" w:rsidRDefault="00AD696D" w:rsidP="00501CBE">
      <w:pPr>
        <w:tabs>
          <w:tab w:val="left" w:pos="3345"/>
          <w:tab w:val="center" w:pos="5669"/>
        </w:tabs>
        <w:rPr>
          <w:b/>
          <w:bCs/>
          <w:lang w:val="ru-RU"/>
        </w:rPr>
      </w:pPr>
      <w:r w:rsidRPr="00390CB5">
        <w:rPr>
          <w:b/>
          <w:bCs/>
          <w:lang w:val="ru-RU"/>
        </w:rPr>
        <w:t>Проверку провели:</w:t>
      </w:r>
    </w:p>
    <w:p w:rsidR="00AD696D" w:rsidRPr="00C24EC5" w:rsidRDefault="00AD696D" w:rsidP="00C24EC5">
      <w:pPr>
        <w:tabs>
          <w:tab w:val="left" w:pos="9540"/>
        </w:tabs>
        <w:rPr>
          <w:bCs/>
          <w:u w:val="single"/>
          <w:lang w:val="ru-RU"/>
        </w:rPr>
      </w:pPr>
      <w:r w:rsidRPr="00C24EC5">
        <w:rPr>
          <w:bCs/>
          <w:u w:val="single"/>
          <w:lang w:val="ru-RU"/>
        </w:rPr>
        <w:tab/>
      </w:r>
    </w:p>
    <w:p w:rsidR="00AD696D" w:rsidRPr="00C24EC5" w:rsidRDefault="00AD696D" w:rsidP="002D08F8">
      <w:pPr>
        <w:jc w:val="center"/>
        <w:rPr>
          <w:bCs/>
          <w:sz w:val="18"/>
          <w:szCs w:val="18"/>
          <w:lang w:val="ru-RU"/>
        </w:rPr>
      </w:pPr>
      <w:r w:rsidRPr="00C24EC5">
        <w:rPr>
          <w:bCs/>
          <w:sz w:val="18"/>
          <w:szCs w:val="18"/>
          <w:lang w:val="ru-RU"/>
        </w:rPr>
        <w:t>(должность, ФИО, подпись)</w:t>
      </w:r>
    </w:p>
    <w:p w:rsidR="00AD696D" w:rsidRPr="00C24EC5" w:rsidRDefault="00AD696D" w:rsidP="00C24EC5">
      <w:pPr>
        <w:tabs>
          <w:tab w:val="left" w:pos="9540"/>
        </w:tabs>
        <w:rPr>
          <w:bCs/>
          <w:u w:val="single"/>
          <w:lang w:val="ru-RU"/>
        </w:rPr>
      </w:pPr>
      <w:r w:rsidRPr="00C24EC5">
        <w:rPr>
          <w:bCs/>
          <w:u w:val="single"/>
          <w:lang w:val="ru-RU"/>
        </w:rPr>
        <w:tab/>
      </w:r>
    </w:p>
    <w:p w:rsidR="00AD696D" w:rsidRPr="00C24EC5" w:rsidRDefault="00AD696D" w:rsidP="00C24EC5">
      <w:pPr>
        <w:jc w:val="center"/>
        <w:rPr>
          <w:bCs/>
          <w:sz w:val="18"/>
          <w:szCs w:val="18"/>
          <w:lang w:val="ru-RU"/>
        </w:rPr>
      </w:pPr>
      <w:r w:rsidRPr="00C24EC5">
        <w:rPr>
          <w:bCs/>
          <w:sz w:val="18"/>
          <w:szCs w:val="18"/>
          <w:lang w:val="ru-RU"/>
        </w:rPr>
        <w:t xml:space="preserve"> (должность, ФИО, подпись)</w:t>
      </w:r>
    </w:p>
    <w:p w:rsidR="00AD696D" w:rsidRPr="00C24EC5" w:rsidRDefault="00AD696D" w:rsidP="00C24EC5">
      <w:pPr>
        <w:tabs>
          <w:tab w:val="left" w:pos="9540"/>
        </w:tabs>
        <w:rPr>
          <w:bCs/>
          <w:u w:val="single"/>
          <w:lang w:val="ru-RU"/>
        </w:rPr>
      </w:pPr>
      <w:r w:rsidRPr="00C24EC5">
        <w:rPr>
          <w:bCs/>
          <w:u w:val="single"/>
          <w:lang w:val="ru-RU"/>
        </w:rPr>
        <w:tab/>
      </w:r>
    </w:p>
    <w:p w:rsidR="00AD696D" w:rsidRPr="002D08F8" w:rsidRDefault="00AD696D" w:rsidP="00C24EC5">
      <w:pPr>
        <w:jc w:val="center"/>
        <w:rPr>
          <w:sz w:val="18"/>
          <w:szCs w:val="18"/>
          <w:lang w:val="ru-RU"/>
        </w:rPr>
      </w:pPr>
      <w:r w:rsidRPr="002D08F8">
        <w:rPr>
          <w:bCs/>
          <w:sz w:val="18"/>
          <w:szCs w:val="18"/>
          <w:lang w:val="ru-RU"/>
        </w:rPr>
        <w:t xml:space="preserve"> (должность, ФИО, подпись)</w:t>
      </w:r>
    </w:p>
    <w:sectPr w:rsidR="00AD696D" w:rsidRPr="002D08F8" w:rsidSect="00C24EC5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351E"/>
    <w:rsid w:val="00017941"/>
    <w:rsid w:val="00096248"/>
    <w:rsid w:val="000B6525"/>
    <w:rsid w:val="000C2E9D"/>
    <w:rsid w:val="000E01A6"/>
    <w:rsid w:val="00122140"/>
    <w:rsid w:val="001D10A9"/>
    <w:rsid w:val="001F63F8"/>
    <w:rsid w:val="00230806"/>
    <w:rsid w:val="00295EAE"/>
    <w:rsid w:val="002D08F8"/>
    <w:rsid w:val="002E4E28"/>
    <w:rsid w:val="00390CB5"/>
    <w:rsid w:val="00435F86"/>
    <w:rsid w:val="00501CBE"/>
    <w:rsid w:val="00561634"/>
    <w:rsid w:val="00572FB5"/>
    <w:rsid w:val="005926CF"/>
    <w:rsid w:val="005E2004"/>
    <w:rsid w:val="0067351E"/>
    <w:rsid w:val="007A6A67"/>
    <w:rsid w:val="007E4BAB"/>
    <w:rsid w:val="00907307"/>
    <w:rsid w:val="00976E0D"/>
    <w:rsid w:val="009F7C38"/>
    <w:rsid w:val="00AD696D"/>
    <w:rsid w:val="00C17C3B"/>
    <w:rsid w:val="00C24EC5"/>
    <w:rsid w:val="00C77ADB"/>
    <w:rsid w:val="00C970C7"/>
    <w:rsid w:val="00D57C58"/>
    <w:rsid w:val="00DB0C89"/>
    <w:rsid w:val="00E120B1"/>
    <w:rsid w:val="00F37D4F"/>
    <w:rsid w:val="00F6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51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7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156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Куренкова</cp:lastModifiedBy>
  <cp:revision>10</cp:revision>
  <cp:lastPrinted>2012-11-30T11:28:00Z</cp:lastPrinted>
  <dcterms:created xsi:type="dcterms:W3CDTF">2012-10-14T16:40:00Z</dcterms:created>
  <dcterms:modified xsi:type="dcterms:W3CDTF">2012-11-30T11:28:00Z</dcterms:modified>
</cp:coreProperties>
</file>